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168F4" w14:textId="4486C273" w:rsidR="00FB4D4E" w:rsidRDefault="00FB4D4E" w:rsidP="00513524">
      <w:pPr>
        <w:pStyle w:val="Nagwek1"/>
        <w:numPr>
          <w:ilvl w:val="0"/>
          <w:numId w:val="0"/>
        </w:numPr>
        <w:rPr>
          <w:rFonts w:ascii="Calibri Light" w:hAnsi="Calibri Light" w:cs="Calibri Light"/>
          <w:bCs/>
          <w:i w:val="0"/>
          <w:sz w:val="18"/>
          <w:szCs w:val="18"/>
        </w:rPr>
      </w:pPr>
      <w:r>
        <w:rPr>
          <w:rFonts w:ascii="Calibri Light" w:hAnsi="Calibri Light" w:cs="Calibri Light"/>
          <w:bCs/>
          <w:i w:val="0"/>
          <w:sz w:val="18"/>
          <w:szCs w:val="18"/>
        </w:rPr>
        <w:t xml:space="preserve">Załącznik nr </w:t>
      </w:r>
      <w:r w:rsidR="00493237">
        <w:rPr>
          <w:rFonts w:ascii="Calibri Light" w:hAnsi="Calibri Light" w:cs="Calibri Light"/>
          <w:bCs/>
          <w:i w:val="0"/>
          <w:sz w:val="18"/>
          <w:szCs w:val="18"/>
        </w:rPr>
        <w:t>1</w:t>
      </w:r>
      <w:r w:rsidR="00A26B9D">
        <w:rPr>
          <w:rFonts w:ascii="Calibri Light" w:hAnsi="Calibri Light" w:cs="Calibri Light"/>
          <w:bCs/>
          <w:i w:val="0"/>
          <w:sz w:val="18"/>
          <w:szCs w:val="18"/>
        </w:rPr>
        <w:t xml:space="preserve">3 </w:t>
      </w:r>
      <w:r w:rsidR="00513524">
        <w:rPr>
          <w:rFonts w:ascii="Calibri Light" w:hAnsi="Calibri Light" w:cs="Calibri Light"/>
          <w:bCs/>
          <w:i w:val="0"/>
          <w:sz w:val="18"/>
          <w:szCs w:val="18"/>
        </w:rPr>
        <w:t xml:space="preserve">do </w:t>
      </w:r>
      <w:r w:rsidR="00A26B9D">
        <w:rPr>
          <w:rFonts w:ascii="Calibri Light" w:hAnsi="Calibri Light" w:cs="Calibri Light"/>
          <w:bCs/>
          <w:i w:val="0"/>
          <w:sz w:val="18"/>
          <w:szCs w:val="18"/>
        </w:rPr>
        <w:t>S</w:t>
      </w:r>
      <w:r w:rsidR="00317DDE">
        <w:rPr>
          <w:rFonts w:ascii="Calibri Light" w:hAnsi="Calibri Light" w:cs="Calibri Light"/>
          <w:bCs/>
          <w:i w:val="0"/>
          <w:sz w:val="18"/>
          <w:szCs w:val="18"/>
        </w:rPr>
        <w:t>WZ</w:t>
      </w:r>
    </w:p>
    <w:p w14:paraId="69443AB8" w14:textId="77777777" w:rsidR="00557ECF" w:rsidRPr="00A93567" w:rsidRDefault="00557ECF" w:rsidP="00557ECF">
      <w:pPr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>Zamawiający:</w:t>
      </w:r>
    </w:p>
    <w:p w14:paraId="798D9C20" w14:textId="77777777" w:rsidR="00557ECF" w:rsidRPr="00A93567" w:rsidRDefault="00557ECF" w:rsidP="00557ECF">
      <w:pPr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>Gmina Miasto Częstochowa</w:t>
      </w:r>
    </w:p>
    <w:p w14:paraId="48AB7E6C" w14:textId="77777777" w:rsidR="00557ECF" w:rsidRPr="00A93567" w:rsidRDefault="00557ECF" w:rsidP="00557ECF">
      <w:pPr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 xml:space="preserve">Centrum Usług Komunalnych w Częstochowie                     </w:t>
      </w:r>
    </w:p>
    <w:p w14:paraId="761DC661" w14:textId="77777777" w:rsidR="00557ECF" w:rsidRPr="00A93567" w:rsidRDefault="00557ECF" w:rsidP="00557ECF">
      <w:pPr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>Aleja Wolności 30</w:t>
      </w:r>
    </w:p>
    <w:p w14:paraId="6F506C93" w14:textId="77777777" w:rsidR="00557ECF" w:rsidRPr="00A93567" w:rsidRDefault="00557ECF" w:rsidP="00557ECF">
      <w:pPr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>42-217 Częstochowa</w:t>
      </w:r>
    </w:p>
    <w:p w14:paraId="7B622E9F" w14:textId="77777777" w:rsidR="00FB4D4E" w:rsidRDefault="00FB4D4E" w:rsidP="00FB4D4E">
      <w:pPr>
        <w:rPr>
          <w:rFonts w:ascii="Calibri Light" w:hAnsi="Calibri Light" w:cs="Calibri Light"/>
          <w:b/>
          <w:bCs/>
          <w:sz w:val="18"/>
          <w:szCs w:val="18"/>
        </w:rPr>
      </w:pPr>
    </w:p>
    <w:p w14:paraId="00A38745" w14:textId="77777777" w:rsidR="00FB4D4E" w:rsidRDefault="006C7942" w:rsidP="00FB4D4E">
      <w:pPr>
        <w:jc w:val="center"/>
        <w:rPr>
          <w:rFonts w:ascii="Calibri Light" w:hAnsi="Calibri Light" w:cs="Calibri Light"/>
          <w:b/>
          <w:sz w:val="20"/>
        </w:rPr>
      </w:pPr>
      <w:r>
        <w:rPr>
          <w:rFonts w:ascii="Calibri Light" w:hAnsi="Calibri Light" w:cs="Calibri Light"/>
          <w:b/>
          <w:sz w:val="20"/>
        </w:rPr>
        <w:t xml:space="preserve">WYKAZ </w:t>
      </w:r>
      <w:r w:rsidR="00FB4D4E">
        <w:rPr>
          <w:rFonts w:ascii="Calibri Light" w:hAnsi="Calibri Light" w:cs="Calibri Light"/>
          <w:b/>
          <w:sz w:val="20"/>
        </w:rPr>
        <w:t>USŁUG</w:t>
      </w:r>
    </w:p>
    <w:p w14:paraId="1C891F23" w14:textId="77777777" w:rsidR="00FB4D4E" w:rsidRDefault="00FB4D4E" w:rsidP="00FB4D4E">
      <w:pPr>
        <w:jc w:val="both"/>
        <w:rPr>
          <w:rFonts w:ascii="Calibri Light" w:hAnsi="Calibri Light" w:cs="Calibri Light"/>
          <w:b/>
          <w:sz w:val="20"/>
        </w:rPr>
      </w:pPr>
    </w:p>
    <w:p w14:paraId="537C369D" w14:textId="1131C566" w:rsidR="006960F1" w:rsidRDefault="00A26B9D" w:rsidP="000325FD">
      <w:pPr>
        <w:pStyle w:val="WW-Tekstpodstawowy2"/>
        <w:jc w:val="both"/>
        <w:rPr>
          <w:rFonts w:ascii="Calibri Light" w:hAnsi="Calibri Light" w:cs="Calibri Light"/>
          <w:sz w:val="20"/>
        </w:rPr>
      </w:pPr>
      <w:r w:rsidRPr="00A26B9D">
        <w:rPr>
          <w:rFonts w:ascii="Calibri Light" w:hAnsi="Calibri Light" w:cs="Calibri Light"/>
          <w:sz w:val="20"/>
        </w:rPr>
        <w:t>Wykaz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rzecz, których usługi zostały wykonane, oraz załączeniem dowodów określających czy te usługi zostały wykonane lub są wykonywane należycie</w:t>
      </w:r>
      <w:r w:rsidR="00151F5A">
        <w:rPr>
          <w:rFonts w:ascii="Calibri Light" w:hAnsi="Calibri Light" w:cs="Calibri Light"/>
          <w:sz w:val="20"/>
        </w:rPr>
        <w:t xml:space="preserve"> – zgodnie z SWZ</w:t>
      </w:r>
      <w:r>
        <w:rPr>
          <w:rFonts w:ascii="Calibri Light" w:hAnsi="Calibri Light" w:cs="Calibri Light"/>
          <w:sz w:val="20"/>
        </w:rPr>
        <w:t>.</w:t>
      </w:r>
    </w:p>
    <w:p w14:paraId="5F481384" w14:textId="77777777" w:rsidR="006960F1" w:rsidRDefault="006960F1" w:rsidP="000325FD">
      <w:pPr>
        <w:pStyle w:val="WW-Tekstpodstawowy2"/>
        <w:jc w:val="both"/>
        <w:rPr>
          <w:rFonts w:ascii="Calibri Light" w:hAnsi="Calibri Light" w:cs="Calibri Light"/>
          <w:color w:val="000000"/>
          <w:sz w:val="20"/>
        </w:rPr>
      </w:pPr>
    </w:p>
    <w:p w14:paraId="6B219574" w14:textId="77777777" w:rsidR="00FB4D4E" w:rsidRDefault="00FB4D4E" w:rsidP="00FB4D4E">
      <w:pPr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 xml:space="preserve">Nazwa Wykonawcy </w:t>
      </w:r>
    </w:p>
    <w:p w14:paraId="026F6F91" w14:textId="77777777" w:rsidR="00FB4D4E" w:rsidRDefault="00FB4D4E" w:rsidP="00FB4D4E">
      <w:pPr>
        <w:rPr>
          <w:rFonts w:ascii="Calibri Light" w:hAnsi="Calibri Light" w:cs="Calibri Light"/>
          <w:sz w:val="20"/>
        </w:rPr>
      </w:pPr>
    </w:p>
    <w:p w14:paraId="0817BADC" w14:textId="77777777" w:rsidR="00FB4D4E" w:rsidRDefault="00FB4D4E" w:rsidP="00FB4D4E">
      <w:pPr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>............................................................................................................................</w:t>
      </w:r>
    </w:p>
    <w:p w14:paraId="116851B5" w14:textId="77777777" w:rsidR="00FB4D4E" w:rsidRDefault="00FB4D4E" w:rsidP="00FB4D4E">
      <w:pPr>
        <w:rPr>
          <w:rFonts w:ascii="Calibri Light" w:hAnsi="Calibri Light" w:cs="Calibri Light"/>
          <w:sz w:val="20"/>
        </w:rPr>
      </w:pPr>
    </w:p>
    <w:p w14:paraId="6A1357AC" w14:textId="77777777" w:rsidR="00FB4D4E" w:rsidRDefault="00FB4D4E" w:rsidP="00FB4D4E">
      <w:pPr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 xml:space="preserve">Adres Wykonawcy </w:t>
      </w:r>
    </w:p>
    <w:p w14:paraId="031744A8" w14:textId="77777777" w:rsidR="00FB4D4E" w:rsidRDefault="00FB4D4E" w:rsidP="00FB4D4E">
      <w:pPr>
        <w:rPr>
          <w:rFonts w:ascii="Calibri Light" w:hAnsi="Calibri Light" w:cs="Calibri Light"/>
          <w:sz w:val="20"/>
        </w:rPr>
      </w:pPr>
    </w:p>
    <w:p w14:paraId="2EB190B0" w14:textId="77777777" w:rsidR="00FB4D4E" w:rsidRDefault="00FB4D4E" w:rsidP="00FB4D4E">
      <w:pPr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>............................................................................................................................</w:t>
      </w:r>
    </w:p>
    <w:p w14:paraId="6D08777E" w14:textId="77777777" w:rsidR="00FB4D4E" w:rsidRDefault="00FB4D4E" w:rsidP="00FB4D4E">
      <w:pPr>
        <w:rPr>
          <w:rFonts w:ascii="Calibri Light" w:hAnsi="Calibri Light" w:cs="Calibri Light"/>
          <w:sz w:val="20"/>
        </w:rPr>
      </w:pPr>
    </w:p>
    <w:p w14:paraId="78DD1F85" w14:textId="77777777" w:rsidR="00FB4D4E" w:rsidRDefault="00FB4D4E" w:rsidP="00FB4D4E">
      <w:pPr>
        <w:rPr>
          <w:rFonts w:ascii="Calibri Light" w:hAnsi="Calibri Light" w:cs="Calibri Light"/>
          <w:sz w:val="20"/>
        </w:rPr>
      </w:pPr>
    </w:p>
    <w:p w14:paraId="560F302B" w14:textId="77777777" w:rsidR="001908C5" w:rsidRDefault="001908C5" w:rsidP="001908C5">
      <w:pPr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>tel. (....) .................................. fax (....) ...............</w:t>
      </w:r>
      <w:r w:rsidR="00C1351F">
        <w:rPr>
          <w:rFonts w:ascii="Calibri Light" w:hAnsi="Calibri Light" w:cs="Calibri Light"/>
          <w:sz w:val="20"/>
        </w:rPr>
        <w:t>................. e-mail …………………………</w:t>
      </w:r>
    </w:p>
    <w:p w14:paraId="1FB7CF65" w14:textId="77777777" w:rsidR="00FB4D4E" w:rsidRDefault="00FB4D4E" w:rsidP="00FB4D4E">
      <w:pPr>
        <w:rPr>
          <w:rFonts w:ascii="Calibri Light" w:hAnsi="Calibri Light" w:cs="Calibri Light"/>
          <w:sz w:val="20"/>
        </w:rPr>
      </w:pPr>
    </w:p>
    <w:p w14:paraId="699C0D23" w14:textId="77777777" w:rsidR="00FB4D4E" w:rsidRDefault="00FB4D4E" w:rsidP="00FB4D4E">
      <w:pPr>
        <w:rPr>
          <w:rFonts w:ascii="Calibri Light" w:hAnsi="Calibri Light" w:cs="Calibri Light"/>
          <w:sz w:val="20"/>
        </w:rPr>
      </w:pPr>
    </w:p>
    <w:tbl>
      <w:tblPr>
        <w:tblW w:w="0" w:type="auto"/>
        <w:tblInd w:w="-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"/>
        <w:gridCol w:w="2144"/>
        <w:gridCol w:w="1555"/>
        <w:gridCol w:w="2001"/>
        <w:gridCol w:w="2256"/>
        <w:gridCol w:w="798"/>
      </w:tblGrid>
      <w:tr w:rsidR="00FB4D4E" w14:paraId="71C0EEC6" w14:textId="77777777" w:rsidTr="00504435">
        <w:trPr>
          <w:cantSplit/>
          <w:tblHeader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B0E171" w14:textId="77777777" w:rsidR="00FB4D4E" w:rsidRDefault="00FB4D4E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Lp</w:t>
            </w:r>
          </w:p>
        </w:tc>
        <w:tc>
          <w:tcPr>
            <w:tcW w:w="2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0199F31" w14:textId="79B7A511" w:rsidR="00A26B9D" w:rsidRDefault="00FB4D4E" w:rsidP="00A26B9D">
            <w:pPr>
              <w:pStyle w:val="Tekstpodstawowy"/>
              <w:jc w:val="center"/>
              <w:rPr>
                <w:rFonts w:ascii="Calibri Light" w:hAnsi="Calibri Light" w:cs="Calibri Light"/>
                <w:b w:val="0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Rodzaj</w:t>
            </w:r>
            <w:r w:rsidR="00A41F98">
              <w:rPr>
                <w:rFonts w:ascii="Calibri Light" w:hAnsi="Calibri Light" w:cs="Calibri Light"/>
                <w:sz w:val="20"/>
              </w:rPr>
              <w:t xml:space="preserve"> usługi </w:t>
            </w:r>
            <w:r w:rsidR="00AE1384">
              <w:rPr>
                <w:rFonts w:ascii="Calibri Light" w:hAnsi="Calibri Light" w:cs="Calibri Light"/>
                <w:sz w:val="20"/>
              </w:rPr>
              <w:t xml:space="preserve">i </w:t>
            </w:r>
            <w:r w:rsidR="00A41F98">
              <w:rPr>
                <w:rFonts w:ascii="Calibri Light" w:hAnsi="Calibri Light" w:cs="Calibri Light"/>
                <w:sz w:val="20"/>
              </w:rPr>
              <w:t>jej</w:t>
            </w:r>
            <w:r>
              <w:rPr>
                <w:rFonts w:ascii="Calibri Light" w:hAnsi="Calibri Light" w:cs="Calibri Light"/>
                <w:sz w:val="20"/>
              </w:rPr>
              <w:t xml:space="preserve"> charakterystyka</w:t>
            </w:r>
            <w:r w:rsidR="00AE1384">
              <w:rPr>
                <w:rFonts w:ascii="Calibri Light" w:hAnsi="Calibri Light" w:cs="Calibri Light"/>
                <w:sz w:val="20"/>
              </w:rPr>
              <w:t xml:space="preserve"> </w:t>
            </w:r>
            <w:r w:rsidR="006274E0">
              <w:rPr>
                <w:rFonts w:ascii="Calibri Light" w:hAnsi="Calibri Light" w:cs="Calibri Light"/>
                <w:sz w:val="20"/>
              </w:rPr>
              <w:br/>
            </w:r>
            <w:r w:rsidR="00AE1384">
              <w:rPr>
                <w:rFonts w:ascii="Calibri Light" w:hAnsi="Calibri Light" w:cs="Calibri Light"/>
                <w:b w:val="0"/>
                <w:sz w:val="20"/>
              </w:rPr>
              <w:t>(proszę podać informacje pozwalające na ocenę czy wszystkie elementy warunku opisanego</w:t>
            </w:r>
          </w:p>
          <w:p w14:paraId="76C56AD6" w14:textId="4DC40D1E" w:rsidR="00FB4D4E" w:rsidRDefault="00AE1384" w:rsidP="00A26B9D">
            <w:pPr>
              <w:pStyle w:val="Tekstpodstawowy"/>
              <w:jc w:val="center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b w:val="0"/>
                <w:sz w:val="20"/>
              </w:rPr>
              <w:t xml:space="preserve"> w </w:t>
            </w:r>
            <w:r w:rsidR="00504435">
              <w:rPr>
                <w:rFonts w:ascii="Calibri Light" w:hAnsi="Calibri Light" w:cs="Calibri Light"/>
                <w:b w:val="0"/>
                <w:sz w:val="20"/>
              </w:rPr>
              <w:t>rozdziale XVII SWZ</w:t>
            </w:r>
            <w:r>
              <w:rPr>
                <w:rFonts w:ascii="Calibri Light" w:hAnsi="Calibri Light" w:cs="Calibri Light"/>
                <w:b w:val="0"/>
                <w:sz w:val="20"/>
              </w:rPr>
              <w:t xml:space="preserve">                       są spełnione)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A09C31" w14:textId="2462F0BD" w:rsidR="00FB4D4E" w:rsidRDefault="00FB4D4E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 xml:space="preserve">Wartość zamówienia </w:t>
            </w:r>
            <w:r w:rsidR="00504435">
              <w:rPr>
                <w:rFonts w:ascii="Calibri Light" w:hAnsi="Calibri Light" w:cs="Calibri Light"/>
                <w:b/>
                <w:sz w:val="20"/>
              </w:rPr>
              <w:t>z</w:t>
            </w:r>
            <w:r>
              <w:rPr>
                <w:rFonts w:ascii="Calibri Light" w:hAnsi="Calibri Light" w:cs="Calibri Light"/>
                <w:b/>
                <w:sz w:val="20"/>
              </w:rPr>
              <w:t>realizowana przez Wykonawcę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94AE6F" w14:textId="77777777" w:rsidR="00FB4D4E" w:rsidRDefault="00F64A6E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O</w:t>
            </w:r>
            <w:r w:rsidR="00FB4D4E">
              <w:rPr>
                <w:rFonts w:ascii="Calibri Light" w:hAnsi="Calibri Light" w:cs="Calibri Light"/>
                <w:b/>
                <w:sz w:val="20"/>
              </w:rPr>
              <w:t>kres realizacji</w:t>
            </w:r>
          </w:p>
          <w:p w14:paraId="5CF4BFB9" w14:textId="77777777" w:rsidR="00FB4D4E" w:rsidRDefault="00FB4D4E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(data rozpoczęcia i zakończenia)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6C0F86" w14:textId="7E026764" w:rsidR="00FB4D4E" w:rsidRDefault="00504435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Dane podmiotu na rzecz którego usługa została wykonana</w:t>
            </w:r>
          </w:p>
          <w:p w14:paraId="309C5010" w14:textId="77777777" w:rsidR="00FB4D4E" w:rsidRDefault="00FB4D4E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83B1E" w14:textId="77777777" w:rsidR="00FB4D4E" w:rsidRDefault="00FB4D4E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Uwagi</w:t>
            </w:r>
          </w:p>
        </w:tc>
      </w:tr>
      <w:tr w:rsidR="00FB4D4E" w14:paraId="5B3112C0" w14:textId="77777777" w:rsidTr="00504435">
        <w:trPr>
          <w:cantSplit/>
          <w:trHeight w:hRule="exact" w:val="3872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1950BF5" w14:textId="77777777" w:rsidR="00FB4D4E" w:rsidRDefault="00FB4D4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F86A62" w14:textId="77777777" w:rsidR="00FB4D4E" w:rsidRDefault="00FB4D4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15E3CD" w14:textId="77777777" w:rsidR="00FB4D4E" w:rsidRDefault="00FB4D4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0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8D12424" w14:textId="77777777" w:rsidR="00FB4D4E" w:rsidRDefault="00FB4D4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25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64256F" w14:textId="77777777" w:rsidR="00FB4D4E" w:rsidRDefault="00FB4D4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7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D018B" w14:textId="77777777" w:rsidR="00FB4D4E" w:rsidRDefault="00FB4D4E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04A9471D" w14:textId="77777777" w:rsidR="00FB4D4E" w:rsidRDefault="00FB4D4E" w:rsidP="00FB4D4E">
      <w:pPr>
        <w:rPr>
          <w:rFonts w:ascii="Calibri Light" w:hAnsi="Calibri Light" w:cs="Calibri Light"/>
          <w:sz w:val="20"/>
        </w:rPr>
      </w:pPr>
    </w:p>
    <w:p w14:paraId="04E17385" w14:textId="77777777" w:rsidR="00151F5A" w:rsidRDefault="00151F5A" w:rsidP="00FB4D4E">
      <w:pPr>
        <w:rPr>
          <w:rFonts w:ascii="Calibri Light" w:hAnsi="Calibri Light" w:cs="Calibri Light"/>
          <w:sz w:val="20"/>
        </w:rPr>
      </w:pPr>
    </w:p>
    <w:p w14:paraId="58195B3B" w14:textId="77777777" w:rsidR="00FB4D4E" w:rsidRDefault="00FB4D4E" w:rsidP="00FB4D4E">
      <w:pPr>
        <w:rPr>
          <w:rFonts w:ascii="Calibri Light" w:hAnsi="Calibri Light" w:cs="Calibri Light"/>
          <w:sz w:val="20"/>
        </w:rPr>
      </w:pPr>
    </w:p>
    <w:p w14:paraId="5FCDBCD3" w14:textId="570B552D" w:rsidR="00FB4D4E" w:rsidRDefault="00FB4D4E" w:rsidP="00337585">
      <w:pPr>
        <w:ind w:left="709"/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 xml:space="preserve">                         </w:t>
      </w:r>
      <w:r>
        <w:rPr>
          <w:rFonts w:ascii="Calibri Light" w:hAnsi="Calibri Light" w:cs="Calibri Light"/>
          <w:sz w:val="20"/>
        </w:rPr>
        <w:tab/>
      </w:r>
      <w:r>
        <w:rPr>
          <w:rFonts w:ascii="Calibri Light" w:hAnsi="Calibri Light" w:cs="Calibri Light"/>
          <w:sz w:val="20"/>
        </w:rPr>
        <w:tab/>
      </w:r>
      <w:r>
        <w:rPr>
          <w:rFonts w:ascii="Calibri Light" w:hAnsi="Calibri Light" w:cs="Calibri Light"/>
          <w:sz w:val="20"/>
        </w:rPr>
        <w:tab/>
      </w:r>
      <w:r>
        <w:rPr>
          <w:rFonts w:ascii="Calibri Light" w:hAnsi="Calibri Light" w:cs="Calibri Light"/>
          <w:sz w:val="20"/>
        </w:rPr>
        <w:tab/>
      </w:r>
      <w:r>
        <w:rPr>
          <w:rFonts w:ascii="Calibri Light" w:hAnsi="Calibri Light" w:cs="Calibri Light"/>
          <w:sz w:val="20"/>
        </w:rPr>
        <w:tab/>
      </w:r>
      <w:r>
        <w:rPr>
          <w:rFonts w:ascii="Calibri Light" w:hAnsi="Calibri Light" w:cs="Calibri Light"/>
          <w:sz w:val="20"/>
        </w:rPr>
        <w:tab/>
      </w:r>
      <w:r>
        <w:rPr>
          <w:rFonts w:ascii="Calibri Light" w:hAnsi="Calibri Light" w:cs="Calibri Light"/>
          <w:sz w:val="20"/>
        </w:rPr>
        <w:tab/>
        <w:t xml:space="preserve"> </w:t>
      </w:r>
      <w:r w:rsidR="00337585">
        <w:rPr>
          <w:rFonts w:ascii="Calibri Light" w:hAnsi="Calibri Light" w:cs="Calibri Light"/>
          <w:sz w:val="20"/>
        </w:rPr>
        <w:t>…….</w:t>
      </w:r>
      <w:r>
        <w:rPr>
          <w:rFonts w:ascii="Calibri Light" w:hAnsi="Calibri Light" w:cs="Calibri Light"/>
          <w:sz w:val="20"/>
        </w:rPr>
        <w:t>................................</w:t>
      </w:r>
    </w:p>
    <w:p w14:paraId="63A143EA" w14:textId="77777777" w:rsidR="00337585" w:rsidRDefault="00337585" w:rsidP="00337585">
      <w:pPr>
        <w:tabs>
          <w:tab w:val="left" w:pos="5246"/>
        </w:tabs>
        <w:autoSpaceDN w:val="0"/>
        <w:ind w:left="5103"/>
        <w:jc w:val="center"/>
        <w:rPr>
          <w:rFonts w:ascii="Calibri" w:hAnsi="Calibri" w:cs="Calibri"/>
          <w:i/>
          <w:sz w:val="16"/>
          <w:szCs w:val="16"/>
        </w:rPr>
      </w:pPr>
      <w:r w:rsidRPr="00337585">
        <w:rPr>
          <w:rFonts w:ascii="Calibri" w:hAnsi="Calibri" w:cs="Calibri"/>
          <w:i/>
          <w:sz w:val="16"/>
          <w:szCs w:val="16"/>
        </w:rPr>
        <w:t>Podpis(y) osób(y) uprawnionych (ej)</w:t>
      </w:r>
      <w:r w:rsidRPr="00337585">
        <w:rPr>
          <w:rFonts w:ascii="Calibri" w:hAnsi="Calibri" w:cs="Calibri"/>
          <w:i/>
          <w:sz w:val="16"/>
          <w:szCs w:val="16"/>
        </w:rPr>
        <w:br/>
        <w:t xml:space="preserve"> do składania oświadczeń</w:t>
      </w:r>
      <w:r w:rsidRPr="00337585">
        <w:rPr>
          <w:rFonts w:ascii="Calibri" w:eastAsia="Calibri" w:hAnsi="Calibri" w:cs="Calibri"/>
          <w:sz w:val="16"/>
          <w:szCs w:val="16"/>
          <w:lang w:eastAsia="en-US"/>
        </w:rPr>
        <w:t xml:space="preserve"> </w:t>
      </w:r>
      <w:r w:rsidRPr="00337585">
        <w:rPr>
          <w:rFonts w:ascii="Calibri" w:hAnsi="Calibri" w:cs="Calibri"/>
          <w:i/>
          <w:sz w:val="16"/>
          <w:szCs w:val="16"/>
        </w:rPr>
        <w:t>w imieniu</w:t>
      </w:r>
    </w:p>
    <w:p w14:paraId="31580A00" w14:textId="46969CCA" w:rsidR="00337585" w:rsidRPr="00337585" w:rsidRDefault="00337585" w:rsidP="00337585">
      <w:pPr>
        <w:tabs>
          <w:tab w:val="left" w:pos="5246"/>
        </w:tabs>
        <w:autoSpaceDN w:val="0"/>
        <w:ind w:left="5103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337585">
        <w:rPr>
          <w:rFonts w:ascii="Calibri" w:hAnsi="Calibri" w:cs="Calibri"/>
          <w:i/>
          <w:sz w:val="16"/>
          <w:szCs w:val="16"/>
        </w:rPr>
        <w:t xml:space="preserve"> Wykonawc</w:t>
      </w:r>
      <w:r>
        <w:rPr>
          <w:rFonts w:ascii="Calibri" w:hAnsi="Calibri" w:cs="Calibri"/>
          <w:i/>
          <w:sz w:val="16"/>
          <w:szCs w:val="16"/>
        </w:rPr>
        <w:t>y</w:t>
      </w:r>
      <w:r w:rsidRPr="00337585">
        <w:rPr>
          <w:rFonts w:ascii="Calibri" w:hAnsi="Calibri" w:cs="Calibri"/>
          <w:i/>
          <w:sz w:val="16"/>
          <w:szCs w:val="16"/>
        </w:rPr>
        <w:t xml:space="preserve"> o udzielenie zamówienia</w:t>
      </w:r>
    </w:p>
    <w:p w14:paraId="72D1D50C" w14:textId="215E14FE" w:rsidR="000B1958" w:rsidRDefault="000B1958" w:rsidP="00337585">
      <w:pPr>
        <w:pStyle w:val="Nagwek2"/>
        <w:numPr>
          <w:ilvl w:val="0"/>
          <w:numId w:val="0"/>
        </w:numPr>
        <w:tabs>
          <w:tab w:val="left" w:pos="708"/>
        </w:tabs>
        <w:ind w:left="6372"/>
        <w:jc w:val="left"/>
        <w:rPr>
          <w:rFonts w:ascii="Calibri Light" w:hAnsi="Calibri Light" w:cs="Calibri Light"/>
          <w:sz w:val="20"/>
        </w:rPr>
      </w:pPr>
    </w:p>
    <w:sectPr w:rsidR="000B1958" w:rsidSect="00513524">
      <w:headerReference w:type="default" r:id="rId7"/>
      <w:pgSz w:w="11906" w:h="16838"/>
      <w:pgMar w:top="1143" w:right="1152" w:bottom="1417" w:left="1152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2A242" w14:textId="77777777" w:rsidR="005C13EC" w:rsidRDefault="005C13EC" w:rsidP="00AE1384">
      <w:r>
        <w:separator/>
      </w:r>
    </w:p>
  </w:endnote>
  <w:endnote w:type="continuationSeparator" w:id="0">
    <w:p w14:paraId="7F3D0C0B" w14:textId="77777777" w:rsidR="005C13EC" w:rsidRDefault="005C13EC" w:rsidP="00AE1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443B8" w14:textId="77777777" w:rsidR="005C13EC" w:rsidRDefault="005C13EC" w:rsidP="00AE1384">
      <w:r>
        <w:separator/>
      </w:r>
    </w:p>
  </w:footnote>
  <w:footnote w:type="continuationSeparator" w:id="0">
    <w:p w14:paraId="0987A1E1" w14:textId="77777777" w:rsidR="005C13EC" w:rsidRDefault="005C13EC" w:rsidP="00AE1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E5AC" w14:textId="77777777" w:rsidR="00877190" w:rsidRDefault="00513524" w:rsidP="00513524">
    <w:pPr>
      <w:pStyle w:val="Nagwek"/>
      <w:jc w:val="right"/>
      <w:rPr>
        <w:rFonts w:ascii="Calibri Light" w:hAnsi="Calibri Light" w:cs="Calibri Light"/>
        <w:sz w:val="18"/>
        <w:szCs w:val="18"/>
      </w:rPr>
    </w:pPr>
    <w:r>
      <w:rPr>
        <w:rFonts w:ascii="Calibri Light" w:hAnsi="Calibri Light" w:cs="Calibri Light"/>
        <w:sz w:val="18"/>
        <w:szCs w:val="18"/>
      </w:rPr>
      <w:t xml:space="preserve">Postępowanie  w trybie przetargu nieograniczonego nr </w:t>
    </w:r>
    <w:r w:rsidR="00D94FAE" w:rsidRPr="00D94FAE">
      <w:rPr>
        <w:rFonts w:ascii="Calibri Light" w:hAnsi="Calibri Light" w:cs="Calibri Light"/>
        <w:sz w:val="18"/>
        <w:szCs w:val="18"/>
        <w:lang w:val="pl-PL"/>
      </w:rPr>
      <w:t>CUK-ZPI.2600.1.1.2026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361658"/>
    <w:multiLevelType w:val="multilevel"/>
    <w:tmpl w:val="B95EE6F0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30397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05"/>
    <w:rsid w:val="000325FD"/>
    <w:rsid w:val="00073FBF"/>
    <w:rsid w:val="000B1958"/>
    <w:rsid w:val="00151F5A"/>
    <w:rsid w:val="00155E88"/>
    <w:rsid w:val="001908C5"/>
    <w:rsid w:val="001D10B7"/>
    <w:rsid w:val="002D346A"/>
    <w:rsid w:val="00317DDE"/>
    <w:rsid w:val="00337585"/>
    <w:rsid w:val="00386262"/>
    <w:rsid w:val="003F3DC4"/>
    <w:rsid w:val="00404365"/>
    <w:rsid w:val="00472F29"/>
    <w:rsid w:val="00493237"/>
    <w:rsid w:val="00493ADF"/>
    <w:rsid w:val="004C2ADF"/>
    <w:rsid w:val="004F6B19"/>
    <w:rsid w:val="00504435"/>
    <w:rsid w:val="00513524"/>
    <w:rsid w:val="005317E1"/>
    <w:rsid w:val="00557ECF"/>
    <w:rsid w:val="005C13EC"/>
    <w:rsid w:val="005D6E14"/>
    <w:rsid w:val="00620179"/>
    <w:rsid w:val="006274E0"/>
    <w:rsid w:val="006960F1"/>
    <w:rsid w:val="006C7942"/>
    <w:rsid w:val="007908AF"/>
    <w:rsid w:val="008612A2"/>
    <w:rsid w:val="00877190"/>
    <w:rsid w:val="008B24D8"/>
    <w:rsid w:val="009323D1"/>
    <w:rsid w:val="00975A8D"/>
    <w:rsid w:val="00991314"/>
    <w:rsid w:val="009E5F67"/>
    <w:rsid w:val="00A13A63"/>
    <w:rsid w:val="00A26B9D"/>
    <w:rsid w:val="00A310FB"/>
    <w:rsid w:val="00A41F98"/>
    <w:rsid w:val="00AB072E"/>
    <w:rsid w:val="00AB0D2E"/>
    <w:rsid w:val="00AB4FD4"/>
    <w:rsid w:val="00AE1384"/>
    <w:rsid w:val="00B32422"/>
    <w:rsid w:val="00C1351F"/>
    <w:rsid w:val="00C71394"/>
    <w:rsid w:val="00CB0963"/>
    <w:rsid w:val="00CC6393"/>
    <w:rsid w:val="00D04605"/>
    <w:rsid w:val="00D16703"/>
    <w:rsid w:val="00D16F80"/>
    <w:rsid w:val="00D42E36"/>
    <w:rsid w:val="00D94FAE"/>
    <w:rsid w:val="00DB7653"/>
    <w:rsid w:val="00DE2F07"/>
    <w:rsid w:val="00E07ED8"/>
    <w:rsid w:val="00E14320"/>
    <w:rsid w:val="00E66058"/>
    <w:rsid w:val="00EA1F13"/>
    <w:rsid w:val="00EE0906"/>
    <w:rsid w:val="00F3327C"/>
    <w:rsid w:val="00F64A6E"/>
    <w:rsid w:val="00F85A23"/>
    <w:rsid w:val="00FB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BBB7EB"/>
  <w15:chartTrackingRefBased/>
  <w15:docId w15:val="{58DC97F0-81B8-43B6-99C9-FE43BF4C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B4D4E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FB4D4E"/>
    <w:pPr>
      <w:keepNext/>
      <w:numPr>
        <w:numId w:val="1"/>
      </w:numPr>
      <w:jc w:val="right"/>
      <w:outlineLvl w:val="0"/>
    </w:pPr>
    <w:rPr>
      <w:b/>
      <w:i/>
    </w:rPr>
  </w:style>
  <w:style w:type="paragraph" w:styleId="Nagwek2">
    <w:name w:val="heading 2"/>
    <w:basedOn w:val="Normalny"/>
    <w:next w:val="Normalny"/>
    <w:qFormat/>
    <w:rsid w:val="00FB4D4E"/>
    <w:pPr>
      <w:keepNext/>
      <w:numPr>
        <w:ilvl w:val="1"/>
        <w:numId w:val="1"/>
      </w:numPr>
      <w:jc w:val="right"/>
      <w:outlineLvl w:val="1"/>
    </w:pPr>
    <w:rPr>
      <w:rFonts w:ascii="Verdana" w:hAnsi="Verdana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EA1F13"/>
    <w:rPr>
      <w:rFonts w:ascii="Courier New" w:hAnsi="Courier New" w:cs="Courier New"/>
      <w:sz w:val="20"/>
    </w:rPr>
  </w:style>
  <w:style w:type="paragraph" w:styleId="Tekstpodstawowy">
    <w:name w:val="Body Text"/>
    <w:basedOn w:val="Normalny"/>
    <w:rsid w:val="00FB4D4E"/>
    <w:rPr>
      <w:b/>
      <w:sz w:val="22"/>
    </w:rPr>
  </w:style>
  <w:style w:type="paragraph" w:customStyle="1" w:styleId="WW-Tekstpodstawowy2">
    <w:name w:val="WW-Tekst podstawowy 2"/>
    <w:basedOn w:val="Normalny"/>
    <w:rsid w:val="00FB4D4E"/>
    <w:pPr>
      <w:jc w:val="center"/>
    </w:pPr>
    <w:rPr>
      <w:rFonts w:ascii="Verdana" w:hAnsi="Verdana"/>
      <w:b/>
    </w:rPr>
  </w:style>
  <w:style w:type="paragraph" w:styleId="Nagwek">
    <w:name w:val="header"/>
    <w:basedOn w:val="Normalny"/>
    <w:link w:val="NagwekZnak"/>
    <w:rsid w:val="00AE138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AE1384"/>
    <w:rPr>
      <w:sz w:val="24"/>
    </w:rPr>
  </w:style>
  <w:style w:type="paragraph" w:styleId="Stopka">
    <w:name w:val="footer"/>
    <w:basedOn w:val="Normalny"/>
    <w:link w:val="StopkaZnak"/>
    <w:rsid w:val="00AE138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AE1384"/>
    <w:rPr>
      <w:sz w:val="24"/>
    </w:rPr>
  </w:style>
  <w:style w:type="paragraph" w:styleId="Tekstdymka">
    <w:name w:val="Balloon Text"/>
    <w:basedOn w:val="Normalny"/>
    <w:link w:val="TekstdymkaZnak"/>
    <w:rsid w:val="00C135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135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5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KASP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26</TotalTime>
  <Pages>1</Pages>
  <Words>156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Zarząd Dróg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Kasprzyk</dc:creator>
  <cp:keywords/>
  <cp:lastModifiedBy>Krystyna KK. Kowalska</cp:lastModifiedBy>
  <cp:revision>5</cp:revision>
  <cp:lastPrinted>2017-08-08T10:57:00Z</cp:lastPrinted>
  <dcterms:created xsi:type="dcterms:W3CDTF">2026-02-19T11:10:00Z</dcterms:created>
  <dcterms:modified xsi:type="dcterms:W3CDTF">2026-02-20T10:38:00Z</dcterms:modified>
</cp:coreProperties>
</file>